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Okulun Adı</w:t>
      </w:r>
      <w:r w:rsidRPr="00FA1EAD">
        <w:rPr>
          <w:rFonts w:ascii="Comic Sans MS" w:hAnsi="Comic Sans MS"/>
          <w:sz w:val="20"/>
          <w:szCs w:val="20"/>
        </w:rPr>
        <w:tab/>
      </w:r>
      <w:r>
        <w:rPr>
          <w:rFonts w:ascii="Comic Sans MS" w:hAnsi="Comic Sans MS"/>
          <w:sz w:val="20"/>
          <w:szCs w:val="20"/>
        </w:rPr>
        <w:t xml:space="preserve"> </w:t>
      </w:r>
      <w:r w:rsidRPr="00FA1EAD">
        <w:rPr>
          <w:rFonts w:ascii="Comic Sans MS" w:hAnsi="Comic Sans MS"/>
          <w:sz w:val="20"/>
          <w:szCs w:val="20"/>
        </w:rPr>
        <w:t xml:space="preserve">: </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Tarih</w:t>
      </w:r>
      <w:r w:rsidRPr="00FA1EAD">
        <w:rPr>
          <w:rFonts w:ascii="Comic Sans MS" w:hAnsi="Comic Sans MS"/>
          <w:sz w:val="20"/>
          <w:szCs w:val="20"/>
        </w:rPr>
        <w:tab/>
        <w:t xml:space="preserve">             : </w:t>
      </w:r>
      <w:r>
        <w:rPr>
          <w:rFonts w:ascii="Comic Sans MS" w:hAnsi="Comic Sans MS"/>
          <w:sz w:val="20"/>
          <w:szCs w:val="20"/>
        </w:rPr>
        <w:t xml:space="preserve"> </w:t>
      </w:r>
      <w:r>
        <w:rPr>
          <w:rFonts w:ascii="Comic Sans MS" w:hAnsi="Comic Sans MS"/>
          <w:b/>
          <w:sz w:val="20"/>
          <w:szCs w:val="20"/>
        </w:rPr>
        <w:t>27.09.2016</w:t>
      </w:r>
    </w:p>
    <w:p w:rsidR="00FC19D8" w:rsidRPr="00C14E8E" w:rsidRDefault="00FC19D8" w:rsidP="00FA1EAD">
      <w:pPr>
        <w:pStyle w:val="NoSpacing"/>
        <w:rPr>
          <w:rFonts w:ascii="Comic Sans MS" w:hAnsi="Comic Sans MS"/>
          <w:b/>
          <w:sz w:val="20"/>
          <w:szCs w:val="20"/>
        </w:rPr>
      </w:pPr>
      <w:r>
        <w:rPr>
          <w:rFonts w:ascii="Comic Sans MS" w:hAnsi="Comic Sans MS"/>
          <w:sz w:val="20"/>
          <w:szCs w:val="20"/>
        </w:rPr>
        <w:t xml:space="preserve">Yaş Grubu (Ay) </w:t>
      </w:r>
      <w:r w:rsidRPr="00FA1EAD">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48-60</w:t>
      </w:r>
    </w:p>
    <w:p w:rsidR="00FC19D8" w:rsidRPr="00FA1EAD" w:rsidRDefault="00FC19D8" w:rsidP="00FA1EAD">
      <w:pPr>
        <w:pStyle w:val="NoSpacing"/>
        <w:rPr>
          <w:rFonts w:ascii="Comic Sans MS" w:hAnsi="Comic Sans MS"/>
          <w:sz w:val="20"/>
          <w:szCs w:val="20"/>
        </w:rPr>
      </w:pPr>
      <w:r>
        <w:rPr>
          <w:rFonts w:ascii="Comic Sans MS" w:hAnsi="Comic Sans MS"/>
          <w:sz w:val="20"/>
          <w:szCs w:val="20"/>
        </w:rPr>
        <w:t xml:space="preserve">Öğretmen Adı   </w:t>
      </w:r>
      <w:r w:rsidRPr="00FA1EAD">
        <w:rPr>
          <w:rFonts w:ascii="Comic Sans MS" w:hAnsi="Comic Sans MS"/>
          <w:sz w:val="20"/>
          <w:szCs w:val="20"/>
        </w:rPr>
        <w:t xml:space="preserve">: </w:t>
      </w:r>
    </w:p>
    <w:p w:rsidR="00FC19D8" w:rsidRDefault="00FC19D8" w:rsidP="00FA1EAD">
      <w:pPr>
        <w:pStyle w:val="NoSpacing"/>
        <w:rPr>
          <w:rFonts w:ascii="Comic Sans MS" w:hAnsi="Comic Sans MS"/>
          <w:sz w:val="20"/>
          <w:szCs w:val="20"/>
        </w:rPr>
      </w:pPr>
    </w:p>
    <w:p w:rsidR="00FC19D8" w:rsidRPr="00FA1EAD" w:rsidRDefault="00FC19D8" w:rsidP="00FA1EAD">
      <w:pPr>
        <w:pStyle w:val="NoSpacing"/>
        <w:rPr>
          <w:rFonts w:ascii="Comic Sans MS" w:hAnsi="Comic Sans MS"/>
          <w:sz w:val="20"/>
          <w:szCs w:val="20"/>
        </w:rPr>
      </w:pPr>
    </w:p>
    <w:p w:rsidR="00FC19D8" w:rsidRPr="00FA1EAD" w:rsidRDefault="00FC19D8" w:rsidP="00FA1EAD">
      <w:pPr>
        <w:pStyle w:val="NoSpacing"/>
        <w:rPr>
          <w:rFonts w:ascii="Comic Sans MS" w:hAnsi="Comic Sans MS"/>
          <w:b/>
          <w:sz w:val="20"/>
          <w:szCs w:val="20"/>
        </w:rPr>
      </w:pPr>
      <w:r w:rsidRPr="00FA1EAD">
        <w:rPr>
          <w:rFonts w:ascii="Comic Sans MS" w:hAnsi="Comic Sans MS"/>
          <w:b/>
          <w:sz w:val="20"/>
          <w:szCs w:val="20"/>
        </w:rPr>
        <w:t>EĞİTİM AKIŞI</w:t>
      </w:r>
    </w:p>
    <w:p w:rsidR="00FC19D8" w:rsidRPr="007118E5" w:rsidRDefault="00FC19D8" w:rsidP="00FA1EAD">
      <w:pPr>
        <w:pStyle w:val="NoSpacing"/>
        <w:rPr>
          <w:rFonts w:ascii="Comic Sans MS" w:hAnsi="Comic Sans MS"/>
          <w:b/>
          <w:sz w:val="20"/>
          <w:szCs w:val="20"/>
        </w:rPr>
      </w:pPr>
      <w:r w:rsidRPr="007118E5">
        <w:rPr>
          <w:rFonts w:ascii="Comic Sans MS" w:hAnsi="Comic Sans MS"/>
          <w:b/>
          <w:sz w:val="20"/>
          <w:szCs w:val="20"/>
        </w:rPr>
        <w:t>Güne Başlama Zamanı</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Sınıfa gelen çocuklar güler yüzle karşılanır. Çocuklar ilgili öğrenme merkezlerine yönlendirilir.</w:t>
      </w:r>
    </w:p>
    <w:p w:rsidR="00FC19D8" w:rsidRDefault="00FC19D8" w:rsidP="00FA1EAD">
      <w:pPr>
        <w:pStyle w:val="NoSpacing"/>
        <w:rPr>
          <w:rFonts w:ascii="Comic Sans MS" w:hAnsi="Comic Sans MS"/>
          <w:b/>
          <w:sz w:val="20"/>
          <w:szCs w:val="20"/>
        </w:rPr>
      </w:pPr>
    </w:p>
    <w:p w:rsidR="00FC19D8" w:rsidRPr="00FA1EAD" w:rsidRDefault="00FC19D8" w:rsidP="00FA1EAD">
      <w:pPr>
        <w:pStyle w:val="NoSpacing"/>
        <w:rPr>
          <w:rFonts w:ascii="Comic Sans MS" w:hAnsi="Comic Sans MS"/>
          <w:b/>
          <w:sz w:val="20"/>
          <w:szCs w:val="20"/>
        </w:rPr>
      </w:pPr>
      <w:r w:rsidRPr="00FA1EAD">
        <w:rPr>
          <w:rFonts w:ascii="Comic Sans MS" w:hAnsi="Comic Sans MS"/>
          <w:b/>
          <w:sz w:val="20"/>
          <w:szCs w:val="20"/>
        </w:rPr>
        <w:t>Oyun Zamanı</w:t>
      </w:r>
    </w:p>
    <w:p w:rsidR="00FC19D8" w:rsidRPr="00FA1EAD" w:rsidRDefault="00FC19D8" w:rsidP="00347D90">
      <w:pPr>
        <w:pStyle w:val="NoSpacing"/>
        <w:jc w:val="both"/>
        <w:rPr>
          <w:rFonts w:ascii="Comic Sans MS" w:hAnsi="Comic Sans MS"/>
          <w:sz w:val="20"/>
          <w:szCs w:val="20"/>
        </w:rPr>
      </w:pPr>
      <w:r w:rsidRPr="00FA1EAD">
        <w:rPr>
          <w:rFonts w:ascii="Comic Sans MS" w:hAnsi="Comic Sans MS"/>
          <w:sz w:val="20"/>
          <w:szCs w:val="20"/>
        </w:rPr>
        <w:t>Oyun zamanı sonunda çocuklar sınıfı toplarlar. Temizlik ihtiyaçları giderildikten sonra tren olunup şarkılar eşliğinde kahvaltıya geçilir.</w:t>
      </w:r>
    </w:p>
    <w:p w:rsidR="00FC19D8" w:rsidRDefault="00FC19D8" w:rsidP="00347D90">
      <w:pPr>
        <w:pStyle w:val="NoSpacing"/>
        <w:jc w:val="both"/>
        <w:rPr>
          <w:rFonts w:ascii="Comic Sans MS" w:hAnsi="Comic Sans MS"/>
          <w:b/>
          <w:sz w:val="20"/>
          <w:szCs w:val="20"/>
        </w:rPr>
      </w:pPr>
    </w:p>
    <w:p w:rsidR="00FC19D8" w:rsidRPr="00FA1EAD" w:rsidRDefault="00FC19D8" w:rsidP="00FA1EAD">
      <w:pPr>
        <w:pStyle w:val="NoSpacing"/>
        <w:rPr>
          <w:rFonts w:ascii="Comic Sans MS" w:hAnsi="Comic Sans MS"/>
          <w:b/>
          <w:sz w:val="20"/>
          <w:szCs w:val="20"/>
        </w:rPr>
      </w:pPr>
      <w:r w:rsidRPr="00FA1EAD">
        <w:rPr>
          <w:rFonts w:ascii="Comic Sans MS" w:hAnsi="Comic Sans MS"/>
          <w:b/>
          <w:sz w:val="20"/>
          <w:szCs w:val="20"/>
        </w:rPr>
        <w:t>Kahvaltı - Temizlik</w:t>
      </w:r>
    </w:p>
    <w:p w:rsidR="00FC19D8" w:rsidRPr="00FA1EAD" w:rsidRDefault="00FC19D8" w:rsidP="00FA1EAD">
      <w:pPr>
        <w:pStyle w:val="NoSpacing"/>
        <w:rPr>
          <w:rFonts w:ascii="Comic Sans MS" w:hAnsi="Comic Sans MS"/>
          <w:sz w:val="20"/>
          <w:szCs w:val="20"/>
        </w:rPr>
      </w:pPr>
    </w:p>
    <w:p w:rsidR="00FC19D8" w:rsidRPr="00FA1EAD" w:rsidRDefault="00FC19D8" w:rsidP="00FA1EAD">
      <w:pPr>
        <w:pStyle w:val="NoSpacing"/>
        <w:rPr>
          <w:rFonts w:ascii="Comic Sans MS" w:hAnsi="Comic Sans MS"/>
          <w:b/>
          <w:sz w:val="20"/>
          <w:szCs w:val="20"/>
        </w:rPr>
      </w:pPr>
      <w:r w:rsidRPr="00FA1EAD">
        <w:rPr>
          <w:rFonts w:ascii="Comic Sans MS" w:hAnsi="Comic Sans MS"/>
          <w:b/>
          <w:sz w:val="20"/>
          <w:szCs w:val="20"/>
        </w:rPr>
        <w:t>Etkinlik Zamanı</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"DAIRE ŞEKLINI ÖĞRENIYORUZ" isimli sanat etkinliği</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"ŞEKILLERIN HIKAYESI" isimli Türkçe etkinliği</w:t>
      </w:r>
    </w:p>
    <w:p w:rsidR="00FC19D8" w:rsidRPr="00FA1EAD" w:rsidRDefault="00FC19D8" w:rsidP="00FA1EAD">
      <w:pPr>
        <w:pStyle w:val="NoSpacing"/>
        <w:rPr>
          <w:rFonts w:ascii="Comic Sans MS" w:hAnsi="Comic Sans MS"/>
          <w:b/>
          <w:sz w:val="20"/>
          <w:szCs w:val="20"/>
        </w:rPr>
      </w:pPr>
      <w:r w:rsidRPr="00FA1EAD">
        <w:rPr>
          <w:rFonts w:ascii="Comic Sans MS" w:hAnsi="Comic Sans MS"/>
          <w:b/>
          <w:sz w:val="20"/>
          <w:szCs w:val="20"/>
        </w:rPr>
        <w:t>Günü Değerlendirme Zamanı</w:t>
      </w:r>
    </w:p>
    <w:p w:rsidR="00FC19D8" w:rsidRPr="00FA1EAD" w:rsidRDefault="00FC19D8" w:rsidP="00FA1EAD">
      <w:pPr>
        <w:pStyle w:val="NoSpacing"/>
        <w:rPr>
          <w:rFonts w:ascii="Comic Sans MS" w:hAnsi="Comic Sans MS"/>
          <w:b/>
          <w:sz w:val="20"/>
          <w:szCs w:val="20"/>
        </w:rPr>
      </w:pPr>
    </w:p>
    <w:p w:rsidR="00FC19D8" w:rsidRPr="00FA1EAD" w:rsidRDefault="00FC19D8" w:rsidP="00FA1EAD">
      <w:pPr>
        <w:pStyle w:val="NoSpacing"/>
        <w:rPr>
          <w:rFonts w:ascii="Comic Sans MS" w:hAnsi="Comic Sans MS"/>
          <w:b/>
          <w:sz w:val="20"/>
          <w:szCs w:val="20"/>
        </w:rPr>
      </w:pPr>
    </w:p>
    <w:p w:rsidR="00FC19D8" w:rsidRPr="00FA1EAD" w:rsidRDefault="00FC19D8" w:rsidP="00FA1EAD">
      <w:pPr>
        <w:pStyle w:val="NoSpacing"/>
        <w:rPr>
          <w:rFonts w:ascii="Comic Sans MS" w:hAnsi="Comic Sans MS"/>
          <w:sz w:val="20"/>
          <w:szCs w:val="20"/>
        </w:rPr>
      </w:pPr>
    </w:p>
    <w:p w:rsidR="00FC19D8" w:rsidRPr="00FA1EAD" w:rsidRDefault="00FC19D8" w:rsidP="00FA1EAD">
      <w:pPr>
        <w:pStyle w:val="NoSpacing"/>
        <w:rPr>
          <w:rFonts w:ascii="Comic Sans MS" w:hAnsi="Comic Sans MS"/>
          <w:b/>
          <w:sz w:val="20"/>
          <w:szCs w:val="20"/>
        </w:rPr>
      </w:pPr>
      <w:r w:rsidRPr="00FA1EAD">
        <w:rPr>
          <w:rFonts w:ascii="Comic Sans MS" w:hAnsi="Comic Sans MS"/>
          <w:b/>
          <w:sz w:val="20"/>
          <w:szCs w:val="20"/>
        </w:rPr>
        <w:t>Eve gidiş</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Hazırlıklar tamam</w:t>
      </w:r>
      <w:r>
        <w:rPr>
          <w:rFonts w:ascii="Comic Sans MS" w:hAnsi="Comic Sans MS"/>
          <w:sz w:val="20"/>
          <w:szCs w:val="20"/>
        </w:rPr>
        <w:t>lanır ve çocuklarla vedalaşıp ayrılır</w:t>
      </w:r>
    </w:p>
    <w:p w:rsidR="00FC19D8" w:rsidRPr="00FA1EAD" w:rsidRDefault="00FC19D8" w:rsidP="00FA1EAD">
      <w:pPr>
        <w:pStyle w:val="NoSpacing"/>
        <w:rPr>
          <w:rFonts w:ascii="Comic Sans MS" w:hAnsi="Comic Sans MS"/>
          <w:b/>
          <w:sz w:val="20"/>
          <w:szCs w:val="20"/>
        </w:rPr>
      </w:pPr>
      <w:r w:rsidRPr="00FA1EAD">
        <w:rPr>
          <w:rFonts w:ascii="Comic Sans MS" w:hAnsi="Comic Sans MS"/>
          <w:b/>
          <w:sz w:val="20"/>
          <w:szCs w:val="20"/>
        </w:rPr>
        <w:t xml:space="preserve">Genel Değerlendirme  </w:t>
      </w:r>
    </w:p>
    <w:p w:rsidR="00FC19D8" w:rsidRDefault="00FC19D8" w:rsidP="00883204">
      <w:pPr>
        <w:pStyle w:val="Subtitle"/>
        <w:jc w:val="left"/>
        <w:rPr>
          <w:rFonts w:ascii="Comic Sans MS" w:hAnsi="Comic Sans MS"/>
          <w:b/>
          <w:sz w:val="18"/>
          <w:szCs w:val="18"/>
        </w:rPr>
      </w:pPr>
    </w:p>
    <w:p w:rsidR="00FC19D8" w:rsidRPr="00FA1EAD" w:rsidRDefault="00FC19D8" w:rsidP="00FA1EAD"/>
    <w:p w:rsidR="00FC19D8" w:rsidRPr="00883204" w:rsidRDefault="00FC19D8" w:rsidP="00883204"/>
    <w:p w:rsidR="00FC19D8" w:rsidRDefault="00FC19D8" w:rsidP="00521BB8">
      <w:pPr>
        <w:pStyle w:val="Subtitle"/>
        <w:rPr>
          <w:rFonts w:ascii="Comic Sans MS" w:hAnsi="Comic Sans MS"/>
          <w:b/>
          <w:sz w:val="18"/>
          <w:szCs w:val="18"/>
        </w:rPr>
      </w:pPr>
    </w:p>
    <w:p w:rsidR="00FC19D8" w:rsidRDefault="00FC19D8" w:rsidP="00521BB8">
      <w:pPr>
        <w:pStyle w:val="Subtitle"/>
        <w:rPr>
          <w:rFonts w:ascii="Comic Sans MS" w:hAnsi="Comic Sans MS"/>
          <w:b/>
          <w:sz w:val="20"/>
          <w:szCs w:val="20"/>
        </w:rPr>
      </w:pPr>
    </w:p>
    <w:p w:rsidR="00FC19D8" w:rsidRPr="00F60FC4" w:rsidRDefault="00FC19D8" w:rsidP="00521BB8">
      <w:pPr>
        <w:pStyle w:val="Subtitle"/>
        <w:rPr>
          <w:rFonts w:ascii="Comic Sans MS" w:hAnsi="Comic Sans MS"/>
          <w:b/>
          <w:sz w:val="20"/>
          <w:szCs w:val="20"/>
        </w:rPr>
      </w:pPr>
      <w:r w:rsidRPr="00F60FC4">
        <w:rPr>
          <w:rFonts w:ascii="Comic Sans MS" w:hAnsi="Comic Sans MS"/>
          <w:b/>
          <w:sz w:val="20"/>
          <w:szCs w:val="20"/>
        </w:rPr>
        <w:t>ETKİNLİK PLANI</w:t>
      </w:r>
    </w:p>
    <w:p w:rsidR="00FC19D8" w:rsidRPr="00FA1EAD" w:rsidRDefault="00FC19D8" w:rsidP="00FA1EAD">
      <w:pPr>
        <w:pStyle w:val="NoSpacing"/>
        <w:jc w:val="center"/>
        <w:rPr>
          <w:rFonts w:ascii="Comic Sans MS" w:hAnsi="Comic Sans MS"/>
          <w:b/>
          <w:sz w:val="20"/>
          <w:szCs w:val="20"/>
        </w:rPr>
      </w:pPr>
      <w:r w:rsidRPr="00FA1EAD">
        <w:rPr>
          <w:rFonts w:ascii="Comic Sans MS" w:hAnsi="Comic Sans MS"/>
          <w:b/>
          <w:sz w:val="20"/>
          <w:szCs w:val="20"/>
        </w:rPr>
        <w:t>DAİRE ŞEKLİNİ ÖĞRENİYORUZ</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 xml:space="preserve">Etkinlik Türü     : </w:t>
      </w:r>
      <w:r>
        <w:rPr>
          <w:rFonts w:ascii="Comic Sans MS" w:hAnsi="Comic Sans MS"/>
          <w:sz w:val="20"/>
          <w:szCs w:val="20"/>
        </w:rPr>
        <w:t xml:space="preserve"> </w:t>
      </w:r>
      <w:r w:rsidRPr="00FA1EAD">
        <w:rPr>
          <w:rFonts w:ascii="Comic Sans MS" w:hAnsi="Comic Sans MS"/>
          <w:sz w:val="20"/>
          <w:szCs w:val="20"/>
        </w:rPr>
        <w:t>Sanat (Bireysel Etkinlik)</w:t>
      </w:r>
    </w:p>
    <w:p w:rsidR="00FC19D8" w:rsidRPr="00706D54" w:rsidRDefault="00FC19D8" w:rsidP="00706D54">
      <w:pPr>
        <w:pStyle w:val="NoSpacing"/>
        <w:rPr>
          <w:rFonts w:ascii="Comic Sans MS" w:hAnsi="Comic Sans MS"/>
          <w:sz w:val="20"/>
          <w:szCs w:val="20"/>
        </w:rPr>
      </w:pPr>
      <w:r w:rsidRPr="00FA1EAD">
        <w:rPr>
          <w:rFonts w:ascii="Comic Sans MS" w:hAnsi="Comic Sans MS"/>
          <w:sz w:val="20"/>
          <w:szCs w:val="20"/>
        </w:rPr>
        <w:t xml:space="preserve">Yaş Grubu (Ay) </w:t>
      </w:r>
      <w:r>
        <w:rPr>
          <w:rFonts w:ascii="Comic Sans MS" w:hAnsi="Comic Sans MS"/>
          <w:sz w:val="20"/>
          <w:szCs w:val="20"/>
        </w:rPr>
        <w:t xml:space="preserve"> </w:t>
      </w:r>
      <w:r w:rsidRPr="00FA1EAD">
        <w:rPr>
          <w:rFonts w:ascii="Comic Sans MS" w:hAnsi="Comic Sans MS"/>
          <w:sz w:val="20"/>
          <w:szCs w:val="20"/>
        </w:rPr>
        <w:t xml:space="preserve">: </w:t>
      </w:r>
      <w:r>
        <w:rPr>
          <w:rFonts w:ascii="Comic Sans MS" w:hAnsi="Comic Sans MS"/>
          <w:sz w:val="20"/>
          <w:szCs w:val="20"/>
        </w:rPr>
        <w:t xml:space="preserve"> 48-60</w:t>
      </w:r>
    </w:p>
    <w:p w:rsidR="00FC19D8" w:rsidRPr="00BB3A48" w:rsidRDefault="00FC19D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4.95pt;margin-top:3.55pt;width:306.5pt;height:192.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YVKwIAAFEEAAAOAAAAZHJzL2Uyb0RvYy54bWysVNtu2zAMfR+wfxD0vjhxnTUx4hRdugwD&#10;ugvQ7gNkWbaFyaImKbGzry8lu1l2exnmB4EUqUPykPTmZugUOQrrJOiCLmZzSoTmUEndFPTL4/7V&#10;ihLnma6YAi0KehKO3mxfvtj0JhcptKAqYQmCaJf3pqCt9yZPEsdb0TE3AyM0GmuwHfOo2iapLOsR&#10;vVNJOp+/TnqwlbHAhXN4ezca6Tbi17Xg/lNdO+GJKijm5uNp41mGM9luWN5YZlrJpzTYP2TRMakx&#10;6BnqjnlGDlb+BtVJbsFB7WccugTqWnIRa8BqFvNfqnlomRGxFiTHmTNN7v/B8o/Hz5bIqqBLSjTr&#10;sEWPYvDkDQwkDez0xuXo9GDQzQ94jV2OlTpzD/yrIxp2LdONuLUW+lawCrNbhJfJxdMRxwWQsv8A&#10;FYZhBw8RaKhtF6hDMgiiY5dO586EVDheXq3W6XKJJo62NMvW11dZjMHy5+fGOv9OQEeCUFCLrY/w&#10;7HjvfEiH5c8uIZoDJau9VCoqtil3ypIjwzHZx29C/8lNadIXdL1MlyMDf4WYx+9PEJ30OO9KdgVd&#10;nZ1YHnh7q6s4jZ5JNcqYstITkYG7kUU/lMPUmBKqE1JqYZxr3EMUWrDfKelxpgvqvh2YFZSo9xrb&#10;sl5kWViCqGTL6xQVe2kpLy1Mc4QqqKdkFHd+XJyDsbJpMdI4CBpusZW1jCSHno9ZTXnj3Ebupx0L&#10;i3GpR68ff4LtEwAAAP//AwBQSwMEFAAGAAgAAAAhAImwakTfAAAACAEAAA8AAABkcnMvZG93bnJl&#10;di54bWxMj81OwzAQhO9IvIO1SFxQ67RBaZ3GqRASCG5QEL268TaJ8E+w3TS8PcsJbrOa0cy31Xay&#10;ho0YYu+dhMU8A4au8bp3rYT3t4fZGlhMymllvEMJ3xhhW19eVKrU/uxecdylllGJi6WS0KU0lJzH&#10;pkOr4twP6Mg7+mBVojO0XAd1pnJr+DLLCm5V72ihUwPed9h87k5Wwvr2adzH5/zloymORqSb1fj4&#10;FaS8vpruNsASTukvDL/4hA41MR38yenIjISZEJSUsFoAI7vIchIHCblYCuB1xf8/UP8AAAD//wMA&#10;UEsBAi0AFAAGAAgAAAAhALaDOJL+AAAA4QEAABMAAAAAAAAAAAAAAAAAAAAAAFtDb250ZW50X1R5&#10;cGVzXS54bWxQSwECLQAUAAYACAAAACEAOP0h/9YAAACUAQAACwAAAAAAAAAAAAAAAAAvAQAAX3Jl&#10;bHMvLnJlbHNQSwECLQAUAAYACAAAACEA/pq2FSsCAABRBAAADgAAAAAAAAAAAAAAAAAuAgAAZHJz&#10;L2Uyb0RvYy54bWxQSwECLQAUAAYACAAAACEAibBqRN8AAAAIAQAADwAAAAAAAAAAAAAAAACFBAAA&#10;ZHJzL2Rvd25yZXYueG1sUEsFBgAAAAAEAAQA8wAAAJEFAAAAAA==&#10;">
            <v:textbox>
              <w:txbxContent>
                <w:p w:rsidR="00FC19D8" w:rsidRPr="00FA1EAD" w:rsidRDefault="00FC19D8" w:rsidP="00FA1EAD">
                  <w:pPr>
                    <w:pStyle w:val="NoSpacing"/>
                    <w:rPr>
                      <w:rFonts w:ascii="Comic Sans MS" w:hAnsi="Comic Sans MS"/>
                      <w:b/>
                      <w:sz w:val="20"/>
                      <w:szCs w:val="20"/>
                    </w:rPr>
                  </w:pPr>
                  <w:r w:rsidRPr="00FA1EAD">
                    <w:rPr>
                      <w:rFonts w:ascii="Comic Sans MS" w:hAnsi="Comic Sans MS"/>
                      <w:b/>
                      <w:sz w:val="20"/>
                      <w:szCs w:val="20"/>
                    </w:rPr>
                    <w:t>KAZANIMLAR VE GÖSTERGELERİ</w:t>
                  </w:r>
                </w:p>
                <w:p w:rsidR="00FC19D8" w:rsidRPr="00FA1EAD" w:rsidRDefault="00FC19D8" w:rsidP="00FA1EAD">
                  <w:pPr>
                    <w:pStyle w:val="NoSpacing"/>
                    <w:rPr>
                      <w:rFonts w:ascii="Comic Sans MS" w:hAnsi="Comic Sans MS"/>
                      <w:b/>
                      <w:sz w:val="20"/>
                      <w:szCs w:val="20"/>
                    </w:rPr>
                  </w:pPr>
                  <w:r>
                    <w:rPr>
                      <w:rFonts w:ascii="Comic Sans MS" w:hAnsi="Comic Sans MS"/>
                      <w:b/>
                      <w:sz w:val="20"/>
                      <w:szCs w:val="20"/>
                    </w:rPr>
                    <w:t>BİLİŞSELGELİŞİM</w:t>
                  </w:r>
                </w:p>
                <w:p w:rsidR="00FC19D8" w:rsidRPr="00FA1EAD" w:rsidRDefault="00FC19D8" w:rsidP="00F60FC4">
                  <w:pPr>
                    <w:pStyle w:val="NoSpacing"/>
                    <w:jc w:val="both"/>
                    <w:rPr>
                      <w:rFonts w:ascii="Comic Sans MS" w:hAnsi="Comic Sans MS"/>
                      <w:sz w:val="20"/>
                      <w:szCs w:val="20"/>
                    </w:rPr>
                  </w:pPr>
                  <w:r w:rsidRPr="00FA1EAD">
                    <w:rPr>
                      <w:rFonts w:ascii="Comic Sans MS" w:hAnsi="Comic Sans MS"/>
                      <w:sz w:val="20"/>
                      <w:szCs w:val="20"/>
                    </w:rPr>
                    <w:t>Kazanım 1: Nesne/durum/olaya dikkatini verir.</w:t>
                  </w:r>
                </w:p>
                <w:p w:rsidR="00FC19D8" w:rsidRPr="00FA1EAD" w:rsidRDefault="00FC19D8" w:rsidP="00F60FC4">
                  <w:pPr>
                    <w:pStyle w:val="NoSpacing"/>
                    <w:jc w:val="both"/>
                    <w:rPr>
                      <w:rFonts w:ascii="Comic Sans MS" w:hAnsi="Comic Sans MS"/>
                      <w:sz w:val="20"/>
                      <w:szCs w:val="20"/>
                    </w:rPr>
                  </w:pPr>
                  <w:r w:rsidRPr="00FA1EAD">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FC19D8" w:rsidRPr="00FA1EAD" w:rsidRDefault="00FC19D8" w:rsidP="00F60FC4">
                  <w:pPr>
                    <w:pStyle w:val="NoSpacing"/>
                    <w:jc w:val="both"/>
                    <w:rPr>
                      <w:rFonts w:ascii="Comic Sans MS" w:hAnsi="Comic Sans MS"/>
                      <w:b/>
                      <w:sz w:val="20"/>
                      <w:szCs w:val="20"/>
                    </w:rPr>
                  </w:pPr>
                  <w:r>
                    <w:rPr>
                      <w:rFonts w:ascii="Comic Sans MS" w:hAnsi="Comic Sans MS"/>
                      <w:b/>
                      <w:sz w:val="20"/>
                      <w:szCs w:val="20"/>
                    </w:rPr>
                    <w:t>PSİKOMOTOR GELİŞİM</w:t>
                  </w:r>
                </w:p>
                <w:p w:rsidR="00FC19D8" w:rsidRPr="00FA1EAD" w:rsidRDefault="00FC19D8" w:rsidP="00F60FC4">
                  <w:pPr>
                    <w:pStyle w:val="NoSpacing"/>
                    <w:jc w:val="both"/>
                    <w:rPr>
                      <w:rFonts w:ascii="Comic Sans MS" w:hAnsi="Comic Sans MS"/>
                      <w:sz w:val="20"/>
                      <w:szCs w:val="20"/>
                    </w:rPr>
                  </w:pPr>
                  <w:r w:rsidRPr="00FA1EAD">
                    <w:rPr>
                      <w:rFonts w:ascii="Comic Sans MS" w:hAnsi="Comic Sans MS"/>
                      <w:sz w:val="20"/>
                      <w:szCs w:val="20"/>
                    </w:rPr>
                    <w:t>Kazanım 4: Küçük kas kullanımı gerektiren hareketleri yapar.</w:t>
                  </w:r>
                </w:p>
                <w:p w:rsidR="00FC19D8" w:rsidRPr="00FA1EAD" w:rsidRDefault="00FC19D8" w:rsidP="00F60FC4">
                  <w:pPr>
                    <w:pStyle w:val="NoSpacing"/>
                    <w:jc w:val="both"/>
                    <w:rPr>
                      <w:rFonts w:ascii="Comic Sans MS" w:hAnsi="Comic Sans MS"/>
                      <w:sz w:val="20"/>
                      <w:szCs w:val="20"/>
                    </w:rPr>
                  </w:pPr>
                  <w:r w:rsidRPr="00FA1EAD">
                    <w:rPr>
                      <w:rFonts w:ascii="Comic Sans MS" w:hAnsi="Comic Sans MS"/>
                      <w:sz w:val="20"/>
                      <w:szCs w:val="20"/>
                    </w:rPr>
                    <w:t xml:space="preserve">Göstergeleri: Değişik malzemeler kullanarak resim yapar. </w:t>
                  </w:r>
                </w:p>
                <w:p w:rsidR="00FC19D8" w:rsidRPr="00FA1EAD" w:rsidRDefault="00FC19D8" w:rsidP="00F60FC4">
                  <w:pPr>
                    <w:pStyle w:val="NoSpacing"/>
                    <w:jc w:val="both"/>
                    <w:rPr>
                      <w:rFonts w:ascii="Comic Sans MS" w:hAnsi="Comic Sans MS"/>
                      <w:b/>
                      <w:sz w:val="20"/>
                      <w:szCs w:val="20"/>
                    </w:rPr>
                  </w:pPr>
                  <w:r>
                    <w:rPr>
                      <w:rFonts w:ascii="Comic Sans MS" w:hAnsi="Comic Sans MS"/>
                      <w:b/>
                      <w:sz w:val="20"/>
                      <w:szCs w:val="20"/>
                    </w:rPr>
                    <w:t>SOSYAL VE DUYGUSAL GELİŞİM</w:t>
                  </w:r>
                </w:p>
                <w:p w:rsidR="00FC19D8" w:rsidRPr="00FA1EAD" w:rsidRDefault="00FC19D8" w:rsidP="00F60FC4">
                  <w:pPr>
                    <w:pStyle w:val="NoSpacing"/>
                    <w:jc w:val="both"/>
                    <w:rPr>
                      <w:rFonts w:ascii="Comic Sans MS" w:hAnsi="Comic Sans MS"/>
                      <w:sz w:val="20"/>
                      <w:szCs w:val="20"/>
                    </w:rPr>
                  </w:pPr>
                  <w:r w:rsidRPr="00FA1EAD">
                    <w:rPr>
                      <w:rFonts w:ascii="Comic Sans MS" w:hAnsi="Comic Sans MS"/>
                      <w:sz w:val="20"/>
                      <w:szCs w:val="20"/>
                    </w:rPr>
                    <w:t xml:space="preserve">Kazanım 3: Kendini yaratıcı yollarla ifade eder. </w:t>
                  </w:r>
                </w:p>
                <w:p w:rsidR="00FC19D8" w:rsidRPr="00FA1EAD" w:rsidRDefault="00FC19D8" w:rsidP="00F60FC4">
                  <w:pPr>
                    <w:pStyle w:val="NoSpacing"/>
                    <w:jc w:val="both"/>
                    <w:rPr>
                      <w:rFonts w:ascii="Comic Sans MS" w:hAnsi="Comic Sans MS"/>
                      <w:sz w:val="20"/>
                      <w:szCs w:val="20"/>
                    </w:rPr>
                  </w:pPr>
                  <w:r w:rsidRPr="00FA1EAD">
                    <w:rPr>
                      <w:rFonts w:ascii="Comic Sans MS" w:hAnsi="Comic Sans MS"/>
                      <w:sz w:val="20"/>
                      <w:szCs w:val="20"/>
                    </w:rPr>
                    <w:t>Göstergeleri: Özgün özellikler taşıyan ürünler oluşturur</w:t>
                  </w:r>
                </w:p>
              </w:txbxContent>
            </v:textbox>
          </v:shape>
        </w:pict>
      </w:r>
      <w:r>
        <w:rPr>
          <w:noProof/>
        </w:rPr>
        <w:pict>
          <v:shape id="Text Box 3" o:spid="_x0000_s1027" type="#_x0000_t202" style="position:absolute;margin-left:314.3pt;margin-top:3.55pt;width:423.25pt;height:261.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n/LgIAAFgEAAAOAAAAZHJzL2Uyb0RvYy54bWysVNtu2zAMfR+wfxD0vjh2Lm2MOEWXLsOA&#10;7gK0+wBZlm1hsqhJSuzs60vJaZrdXob5QSBF6pA8JL2+GTpFDsI6Cbqg6WRKidAcKqmbgn593L25&#10;psR5piumQIuCHoWjN5vXr9a9yUUGLahKWIIg2uW9KWjrvcmTxPFWdMxNwAiNxhpsxzyqtkkqy3pE&#10;71SSTafLpAdbGQtcOIe3d6ORbiJ+XQvuP9e1E56ogmJuPp42nmU4k82a5Y1lppX8lAb7hyw6JjUG&#10;PUPdMc/I3srfoDrJLTio/YRDl0BdSy5iDVhNOv2lmoeWGRFrQXKcOdPk/h8s/3T4YomsCrqkRLMO&#10;W/QoBk/ewkBmgZ3euBydHgy6+QGvscuxUmfugX9zRMO2ZboRt9ZC3wpWYXZpeJlcPB1xXAAp+49Q&#10;YRi29xCBhtp2gTokgyA6dul47kxIhePlYna1yK4WlHC0zWZZmi5XMQbLn58b6/x7AR0JQkEttj7C&#10;s8O98yEdlj+7hGgOlKx2Uqmo2KbcKksODMdkF78T+k9uSpO+oKtFthgZ+CvENH5/guikx3lXsivo&#10;9dmJ5YG3d7qK0+iZVKOMKSt9IjJwN7Loh3KIHYssB5JLqI7IrIVxvHEdUWjB/qCkx9EuqPu+Z1ZQ&#10;oj5o7M4qnc/DLkRlvrjKULGXlvLSwjRHqIJ6SkZx68f92RsrmxYjjfOg4RY7WsvI9UtWp/RxfGML&#10;TqsW9uNSj14vP4TNEwAAAP//AwBQSwMEFAAGAAgAAAAhAC5Au9HhAAAACgEAAA8AAABkcnMvZG93&#10;bnJldi54bWxMj81OwzAQhO9IvIO1SFwQddKfJIRsKoQEghu0FVzd2E0i7HWw3TS8Pe4JbrOa0cy3&#10;1Xoymo3K+d4SQjpLgClqrOypRdhtn24LYD4IkkJbUgg/ysO6vryoRCntid7VuAktiyXkS4HQhTCU&#10;nPumU0b4mR0URe9gnREhnq7l0olTLDeaz5Mk40b0FBc6MajHTjVfm6NBKJYv46d/Xbx9NNlB34Wb&#10;fHz+dojXV9PDPbCgpvAXhjN+RIc6Mu3tkaRnGiGbF1mMIuQpsLO/zFdR7RFWiyQFXlf8/wv1LwAA&#10;AP//AwBQSwECLQAUAAYACAAAACEAtoM4kv4AAADhAQAAEwAAAAAAAAAAAAAAAAAAAAAAW0NvbnRl&#10;bnRfVHlwZXNdLnhtbFBLAQItABQABgAIAAAAIQA4/SH/1gAAAJQBAAALAAAAAAAAAAAAAAAAAC8B&#10;AABfcmVscy8ucmVsc1BLAQItABQABgAIAAAAIQDVzBn/LgIAAFgEAAAOAAAAAAAAAAAAAAAAAC4C&#10;AABkcnMvZTJvRG9jLnhtbFBLAQItABQABgAIAAAAIQAuQLvR4QAAAAoBAAAPAAAAAAAAAAAAAAAA&#10;AIgEAABkcnMvZG93bnJldi54bWxQSwUGAAAAAAQABADzAAAAlgUAAAAA&#10;">
            <v:textbox>
              <w:txbxContent>
                <w:p w:rsidR="00FC19D8" w:rsidRDefault="00FC19D8" w:rsidP="00FA1EAD">
                  <w:pPr>
                    <w:pStyle w:val="NoSpacing"/>
                    <w:jc w:val="center"/>
                    <w:rPr>
                      <w:rFonts w:ascii="Comic Sans MS" w:hAnsi="Comic Sans MS"/>
                      <w:b/>
                      <w:sz w:val="20"/>
                      <w:szCs w:val="20"/>
                    </w:rPr>
                  </w:pPr>
                  <w:r w:rsidRPr="00FA1EAD">
                    <w:rPr>
                      <w:rFonts w:ascii="Comic Sans MS" w:hAnsi="Comic Sans MS"/>
                      <w:b/>
                      <w:sz w:val="20"/>
                      <w:szCs w:val="20"/>
                    </w:rPr>
                    <w:t>ÖĞRENME SÜRECİ</w:t>
                  </w:r>
                </w:p>
                <w:p w:rsidR="00FC19D8" w:rsidRPr="00FA1EAD" w:rsidRDefault="00FC19D8" w:rsidP="00FA1EAD">
                  <w:pPr>
                    <w:pStyle w:val="NoSpacing"/>
                    <w:jc w:val="center"/>
                    <w:rPr>
                      <w:rFonts w:ascii="Comic Sans MS" w:hAnsi="Comic Sans MS"/>
                      <w:b/>
                      <w:sz w:val="20"/>
                      <w:szCs w:val="20"/>
                    </w:rPr>
                  </w:pPr>
                </w:p>
                <w:p w:rsidR="00FC19D8" w:rsidRPr="00FA1EAD" w:rsidRDefault="00FC19D8" w:rsidP="00C81D18">
                  <w:pPr>
                    <w:pStyle w:val="NoSpacing"/>
                    <w:jc w:val="both"/>
                    <w:rPr>
                      <w:rFonts w:ascii="Comic Sans MS" w:hAnsi="Comic Sans MS"/>
                      <w:sz w:val="20"/>
                      <w:szCs w:val="20"/>
                    </w:rPr>
                  </w:pPr>
                  <w:r w:rsidRPr="00FA1EAD">
                    <w:rPr>
                      <w:rFonts w:ascii="Comic Sans MS" w:hAnsi="Comic Sans MS"/>
                      <w:sz w:val="20"/>
                      <w:szCs w:val="20"/>
                    </w:rPr>
                    <w:t>Öğretmen "Çocuklar parmağımızla havada daire şekli çizelim " der. Çocuklar ellerini yukarı kaldırır ve işaret parmaklarıyla havada daire çizerler. Çocuklara, önceden beyaz mum ya da beyaz pastel boya ile beyaz resim kâğıtlarına daire şeklinin çizildiği resimler dağıtılır. "Havada çizdiğimiz daireleri görünür hale getirmek ister</w:t>
                  </w:r>
                  <w:r>
                    <w:rPr>
                      <w:rFonts w:ascii="Comic Sans MS" w:hAnsi="Comic Sans MS"/>
                      <w:sz w:val="20"/>
                      <w:szCs w:val="20"/>
                    </w:rPr>
                    <w:t xml:space="preserve"> </w:t>
                  </w:r>
                  <w:r w:rsidRPr="00FA1EAD">
                    <w:rPr>
                      <w:rFonts w:ascii="Comic Sans MS" w:hAnsi="Comic Sans MS"/>
                      <w:sz w:val="20"/>
                      <w:szCs w:val="20"/>
                    </w:rPr>
                    <w:t xml:space="preserve">misiniz? " diye sorulur ve çocukların bu konuda görüşleri alınır. "Bu kâğıtlarda da gizemli bir şekil  var ama göremiyoruz, gizemli şekli ortaya çıkarmak için ne yapabiliriz?’’ diyerek çocukların ilgisi etkinliğe çekilir. ‘’Sulu boya ile kâğıtları fazla bastırmadan boyadığınızda bu resimleri göreceksiniz." der. </w:t>
                  </w:r>
                </w:p>
                <w:p w:rsidR="00FC19D8" w:rsidRPr="00FA1EAD" w:rsidRDefault="00FC19D8" w:rsidP="00C81D18">
                  <w:pPr>
                    <w:pStyle w:val="NoSpacing"/>
                    <w:jc w:val="both"/>
                    <w:rPr>
                      <w:rFonts w:ascii="Comic Sans MS" w:hAnsi="Comic Sans MS"/>
                      <w:sz w:val="20"/>
                      <w:szCs w:val="20"/>
                    </w:rPr>
                  </w:pPr>
                  <w:r w:rsidRPr="00FA1EAD">
                    <w:rPr>
                      <w:rFonts w:ascii="Comic Sans MS" w:hAnsi="Comic Sans MS"/>
                      <w:sz w:val="20"/>
                      <w:szCs w:val="20"/>
                    </w:rPr>
                    <w:t>Çocuklar masalara su kaplarını ve sulu boyaları yerleştirilmeleri için görevlendirilir. Hazırlıklar bitince sulu boya ve resim fırçasının nasıl kullanılacağı uygulamalı bir şekilde gösterilir. Beyaz mum ya da beyaz pastel boya ile önceden boyanmış yerler boya tutmayacağından, çocukların kâğıdın kalan kısımlarını boyamalarıyla resimler ortaya çıkacaktır. Çalışma kağıtları incelenir, çizdikleri dairelerin boyutlarına, şekline dikkat çekilir. Yapılan çalışmalar kuruyunca panoda sergilenir.</w:t>
                  </w:r>
                </w:p>
                <w:p w:rsidR="00FC19D8" w:rsidRDefault="00FC19D8" w:rsidP="00C81D18">
                  <w:pPr>
                    <w:pStyle w:val="NoSpacing"/>
                    <w:jc w:val="both"/>
                    <w:rPr>
                      <w:rFonts w:ascii="Comic Sans MS" w:hAnsi="Comic Sans MS"/>
                      <w:sz w:val="20"/>
                      <w:szCs w:val="20"/>
                    </w:rPr>
                  </w:pPr>
                  <w:r w:rsidRPr="00FA1EAD">
                    <w:rPr>
                      <w:rFonts w:ascii="Comic Sans MS" w:hAnsi="Comic Sans MS"/>
                      <w:sz w:val="20"/>
                      <w:szCs w:val="20"/>
                    </w:rPr>
                    <w:t>Daire şekli ile ilgili yönerge sayfaları tamamlanır.</w:t>
                  </w:r>
                </w:p>
                <w:p w:rsidR="00FC19D8" w:rsidRPr="00FA1EAD" w:rsidRDefault="00FC19D8" w:rsidP="00FA1EAD">
                  <w:pPr>
                    <w:pStyle w:val="NoSpacing"/>
                    <w:rPr>
                      <w:rFonts w:ascii="Comic Sans MS" w:hAnsi="Comic Sans MS"/>
                      <w:sz w:val="20"/>
                      <w:szCs w:val="20"/>
                    </w:rPr>
                  </w:pPr>
                </w:p>
                <w:p w:rsidR="00FC19D8" w:rsidRPr="00706D54" w:rsidRDefault="00FC19D8" w:rsidP="00706D54">
                  <w:pPr>
                    <w:pStyle w:val="NoSpacing"/>
                    <w:rPr>
                      <w:rFonts w:ascii="Comic Sans MS" w:hAnsi="Comic Sans MS"/>
                      <w:sz w:val="18"/>
                      <w:szCs w:val="18"/>
                    </w:rPr>
                  </w:pPr>
                </w:p>
              </w:txbxContent>
            </v:textbox>
          </v:shape>
        </w:pict>
      </w:r>
    </w:p>
    <w:p w:rsidR="00FC19D8" w:rsidRPr="00BB3A48" w:rsidRDefault="00FC19D8" w:rsidP="00EF1A06">
      <w:pPr>
        <w:spacing w:after="0" w:line="240" w:lineRule="auto"/>
        <w:rPr>
          <w:rFonts w:ascii="Comic Sans MS" w:hAnsi="Comic Sans MS"/>
          <w:sz w:val="18"/>
          <w:szCs w:val="18"/>
        </w:rPr>
      </w:pPr>
    </w:p>
    <w:p w:rsidR="00FC19D8" w:rsidRPr="00BB3A48" w:rsidRDefault="00FC19D8">
      <w:pPr>
        <w:rPr>
          <w:rFonts w:ascii="Comic Sans MS" w:hAnsi="Comic Sans MS"/>
          <w:sz w:val="18"/>
          <w:szCs w:val="18"/>
        </w:rPr>
      </w:pPr>
      <w:r>
        <w:rPr>
          <w:noProof/>
        </w:rPr>
        <w:pict>
          <v:shape id="Text Box 6" o:spid="_x0000_s1028" type="#_x0000_t202" style="position:absolute;margin-left:318.4pt;margin-top:253.9pt;width:423.2pt;height:137.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ODqLQIAAFgEAAAOAAAAZHJzL2Uyb0RvYy54bWysVNtu2zAMfR+wfxD0vjhJnaQ14hRdugwD&#10;ugvQ7gNkWbaFSaImKbG7ry8lp2l2exnmB0EUqcPDQ8rr60ErchDOSzAlnU2mlAjDoZamLenXh92b&#10;S0p8YKZmCowo6aPw9Hrz+tW6t4WYQweqFo4giPFFb0vahWCLLPO8E5r5CVhh0NmA0yyg6dqsdqxH&#10;dK2y+XS6zHpwtXXAhfd4ejs66SbhN43g4XPTeBGIKilyC2l1aa3imm3WrGgds53kRxrsH1hoJg0m&#10;PUHdssDI3snfoLTkDjw0YcJBZ9A0kotUA1Yzm/5SzX3HrEi1oDjenmTy/w+Wfzp8cUTWJc0pMUxj&#10;ix7EEMhbGMgyqtNbX2DQvcWwMOAxdjlV6u0d8G+eGNh2zLTixjnoO8FqZDeLN7OzqyOOjyBV/xFq&#10;TMP2ARLQ0DgdpUMxCKJjlx5PnYlUOB4uLlb5MkcXR99slV9MV4uUgxXP163z4b0ATeKmpA5bn+DZ&#10;4c6HSIcVzyExmwcl651UKhmurbbKkQPDMdml74j+U5gypC/p1WK+GBX4K8Q0fX+C0DLgvCupS3p5&#10;CmJF1O2dqdM0BibVuEfKyhyFjNqNKoahGlLH5jFBFLmC+hGVdTCONz5H3HTgflDS42iX1H/fMyco&#10;UR8MdudqlkcpQzLyxWqOhjv3VOceZjhClTRQMm63YXw/e+tk22GmcR4M3GBHG5m0fmF1pI/jm1pw&#10;fGrxfZzbKerlh7B5AgAA//8DAFBLAwQUAAYACAAAACEAWDgL9uIAAAAMAQAADwAAAGRycy9kb3du&#10;cmV2LnhtbEyPzU7DMBCE70i8g7VIXBB1SEoSQjYVQgLBDdoKrm68TSL8E2w3DW+Pe4LbjnY08029&#10;mrViEzk/WINws0iAkWmtHEyHsN08XZfAfBBGCmUNIfyQh1VzflaLStqjeadpHToWQ4yvBEIfwlhx&#10;7tuetPALO5KJv711WoQoXcelE8cYrhVPkyTnWgwmNvRipMee2q/1QSOUy5fp079mbx9tvld34aqY&#10;nr8d4uXF/HAPLNAc/sxwwo/o0ESmnT0Y6ZlCyLM8ogeE26SIx8mxLLMU2A6hKNMMeFPz/yOaXwAA&#10;AP//AwBQSwECLQAUAAYACAAAACEAtoM4kv4AAADhAQAAEwAAAAAAAAAAAAAAAAAAAAAAW0NvbnRl&#10;bnRfVHlwZXNdLnhtbFBLAQItABQABgAIAAAAIQA4/SH/1gAAAJQBAAALAAAAAAAAAAAAAAAAAC8B&#10;AABfcmVscy8ucmVsc1BLAQItABQABgAIAAAAIQA1cODqLQIAAFgEAAAOAAAAAAAAAAAAAAAAAC4C&#10;AABkcnMvZTJvRG9jLnhtbFBLAQItABQABgAIAAAAIQBYOAv24gAAAAwBAAAPAAAAAAAAAAAAAAAA&#10;AIcEAABkcnMvZG93bnJldi54bWxQSwUGAAAAAAQABADzAAAAlgUAAAAA&#10;">
            <v:textbox>
              <w:txbxContent>
                <w:p w:rsidR="00FC19D8" w:rsidRDefault="00FC19D8" w:rsidP="00FA1EAD">
                  <w:pPr>
                    <w:pStyle w:val="NoSpacing"/>
                    <w:rPr>
                      <w:rFonts w:ascii="Comic Sans MS" w:hAnsi="Comic Sans MS"/>
                      <w:sz w:val="20"/>
                      <w:szCs w:val="20"/>
                    </w:rPr>
                  </w:pPr>
                </w:p>
                <w:p w:rsidR="00FC19D8" w:rsidRPr="004B08BB" w:rsidRDefault="00FC19D8" w:rsidP="00FA1EAD">
                  <w:pPr>
                    <w:pStyle w:val="NoSpacing"/>
                    <w:rPr>
                      <w:rFonts w:ascii="Comic Sans MS" w:hAnsi="Comic Sans MS"/>
                      <w:b/>
                      <w:sz w:val="20"/>
                      <w:szCs w:val="20"/>
                    </w:rPr>
                  </w:pPr>
                  <w:r w:rsidRPr="004B08BB">
                    <w:rPr>
                      <w:rFonts w:ascii="Comic Sans MS" w:hAnsi="Comic Sans MS"/>
                      <w:b/>
                      <w:sz w:val="20"/>
                      <w:szCs w:val="20"/>
                    </w:rPr>
                    <w:t>DEĞERLENDİRME</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Yaptığımız etkinliğin adı  neydi?</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Parmaklarımızla havada hangi şekli çizdik?</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Sulu boya etkinliği hoşunuza gitti mi?</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Sulu boya ile hangi şeklin ortaya çıkmasını sağladık?</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Başka hangi boyayı kullanmak isterdiniz?</w:t>
                  </w:r>
                </w:p>
                <w:p w:rsidR="00FC19D8" w:rsidRPr="00151440" w:rsidRDefault="00FC19D8" w:rsidP="00FA1EAD">
                  <w:pPr>
                    <w:pStyle w:val="NoSpacing"/>
                    <w:rPr>
                      <w:rFonts w:ascii="Comic Sans MS" w:hAnsi="Comic Sans MS"/>
                      <w:sz w:val="20"/>
                      <w:szCs w:val="20"/>
                    </w:rPr>
                  </w:pPr>
                  <w:r w:rsidRPr="00FA1EAD">
                    <w:rPr>
                      <w:rFonts w:ascii="Comic Sans MS" w:hAnsi="Comic Sans MS"/>
                      <w:sz w:val="20"/>
                      <w:szCs w:val="20"/>
                    </w:rPr>
                    <w:t>Eğitim seti 1.sayı/10.sayfa öğretmen rehberliğinde yapılır</w:t>
                  </w:r>
                </w:p>
              </w:txbxContent>
            </v:textbox>
          </v:shape>
        </w:pict>
      </w:r>
      <w:r>
        <w:rPr>
          <w:noProof/>
        </w:rPr>
        <w:pict>
          <v:shape id="Text Box 9" o:spid="_x0000_s1029" type="#_x0000_t202" style="position:absolute;margin-left:-4.85pt;margin-top:343.95pt;width:307.4pt;height:57.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be3LQIAAFcEAAAOAAAAZHJzL2Uyb0RvYy54bWysVNuO2yAQfa/Uf0C8N3Zu3cSKs9pmm6rS&#10;9iLt9gMwxjEqMBRI7PTrO+Bs1mr7VNUPiGGGM4czM97c9lqRk3BeginpdJJTIgyHWppDSb897d+s&#10;KPGBmZopMKKkZ+Hp7fb1q01nCzGDFlQtHEEQ44vOlrQNwRZZ5nkrNPMTsMKgswGnWUDTHbLasQ7R&#10;tcpmef4268DV1gEX3uPp/eCk24TfNIKHL03jRSCqpMgtpNWltYprtt2w4uCYbSW/0GD/wEIzaTDp&#10;FeqeBUaOTv4BpSV34KEJEw46g6aRXKQ34Gum+W+veWyZFektKI63V5n8/4Pln09fHZE11o4SwzSW&#10;6En0gbyDnqyjOp31BQY9WgwLPR7HyPhSbx+Af/fEwK5l5iDunIOuFaxGdtN4MxtdHXB8BKm6T1Bj&#10;GnYMkID6xukIiGIQRMcqna+ViVQ4Hs7X+Xy9QhdH381ssZwvUwpWPN+2zocPAjSJm5I6rHxCZ6cH&#10;HyIbVjyHJPagZL2XSiXDHaqdcuTEsEv26bug+3GYMqQr6Xo5Ww4CjH1+DJGn728QWgZsdyV1SVfX&#10;IFZE2d6bOjVjYFINe6SszEXHKN0gYuirPhVsHhNEjSuozyisg6G7cRpx04L7SUmHnV1S/+PInKBE&#10;fTRYnPV0sYijkIzF8maGhht7qrGHGY5QJQ2UDNtdGMbnaJ08tJhpaAcDd1jQRiatX1hd6GP3phJc&#10;Ji2Ox9hOUS//g+0vAAAA//8DAFBLAwQUAAYACAAAACEAlVKbA98AAAAKAQAADwAAAGRycy9kb3du&#10;cmV2LnhtbEyPTU/DMAxA70j8h8hIXNCWbEC/aDohJBDcYCC4Zk3WViROSbKu/HvMCY6Wn56f683s&#10;LJtMiINHCaulAGaw9XrATsLb6/2iABaTQq2sRyPh20TYNKcntaq0P+KLmbapYyTBWCkJfUpjxXls&#10;e+NUXPrRIO32PjiVaAwd10EdSe4sXwuRcacGpAu9Gs1db9rP7cFJKK4ep4/4dPn83mZ7W6aLfHr4&#10;ClKen823N8CSmdMfDL/5lA4NNe38AXVkVsKizImUkBV5CYyATFyvgO3ILtYCeFPz/y80PwAAAP//&#10;AwBQSwECLQAUAAYACAAAACEAtoM4kv4AAADhAQAAEwAAAAAAAAAAAAAAAAAAAAAAW0NvbnRlbnRf&#10;VHlwZXNdLnhtbFBLAQItABQABgAIAAAAIQA4/SH/1gAAAJQBAAALAAAAAAAAAAAAAAAAAC8BAABf&#10;cmVscy8ucmVsc1BLAQItABQABgAIAAAAIQDqebe3LQIAAFcEAAAOAAAAAAAAAAAAAAAAAC4CAABk&#10;cnMvZTJvRG9jLnhtbFBLAQItABQABgAIAAAAIQCVUpsD3wAAAAoBAAAPAAAAAAAAAAAAAAAAAIcE&#10;AABkcnMvZG93bnJldi54bWxQSwUGAAAAAAQABADzAAAAkwUAAAAA&#10;">
            <v:textbox>
              <w:txbxContent>
                <w:p w:rsidR="00FC19D8" w:rsidRPr="00706D54" w:rsidRDefault="00FC19D8" w:rsidP="00FA1EAD">
                  <w:pPr>
                    <w:jc w:val="both"/>
                    <w:rPr>
                      <w:rFonts w:ascii="Comic Sans MS" w:hAnsi="Comic Sans MS"/>
                      <w:sz w:val="20"/>
                      <w:szCs w:val="20"/>
                    </w:rPr>
                  </w:pPr>
                  <w:r>
                    <w:rPr>
                      <w:rFonts w:ascii="Comic Sans MS" w:hAnsi="Comic Sans MS"/>
                      <w:b/>
                      <w:sz w:val="20"/>
                      <w:szCs w:val="20"/>
                    </w:rPr>
                    <w:t xml:space="preserve">UYARLAMA: </w:t>
                  </w:r>
                  <w:r w:rsidRPr="00FA1EAD">
                    <w:rPr>
                      <w:rFonts w:ascii="Comic Sans MS" w:hAnsi="Comic Sans MS"/>
                      <w:sz w:val="20"/>
                      <w:szCs w:val="20"/>
                    </w:rPr>
                    <w:t>Sınıfta Görme Yetersizliği Olan Bir Çocuk Varsa; Oyun sırasında topun sert biçimde ya da dikkatini dağıtacak şekilde atılmasına engel olunmalıdır.</w:t>
                  </w:r>
                  <w:r w:rsidRPr="00FA1EAD">
                    <w:rPr>
                      <w:rFonts w:ascii="Comic Sans MS" w:hAnsi="Comic Sans MS"/>
                      <w:sz w:val="20"/>
                      <w:szCs w:val="20"/>
                    </w:rPr>
                    <w:tab/>
                  </w:r>
                </w:p>
                <w:p w:rsidR="00FC19D8" w:rsidRPr="00706D54" w:rsidRDefault="00FC19D8" w:rsidP="00706D54">
                  <w:pPr>
                    <w:rPr>
                      <w:rFonts w:ascii="Comic Sans MS" w:hAnsi="Comic Sans MS"/>
                      <w:sz w:val="20"/>
                      <w:szCs w:val="20"/>
                    </w:rPr>
                  </w:pPr>
                </w:p>
                <w:p w:rsidR="00FC19D8" w:rsidRPr="00151440" w:rsidRDefault="00FC19D8" w:rsidP="00151440">
                  <w:pPr>
                    <w:rPr>
                      <w:rFonts w:ascii="Comic Sans MS" w:hAnsi="Comic Sans MS"/>
                      <w:sz w:val="20"/>
                      <w:szCs w:val="20"/>
                    </w:rPr>
                  </w:pPr>
                </w:p>
              </w:txbxContent>
            </v:textbox>
          </v:shape>
        </w:pict>
      </w:r>
      <w:r>
        <w:rPr>
          <w:noProof/>
        </w:rPr>
        <w:pict>
          <v:shape id="Text Box 7" o:spid="_x0000_s1030" type="#_x0000_t202" style="position:absolute;margin-left:-5.65pt;margin-top:283.45pt;width:308.35pt;height:50.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iXLQIAAFcEAAAOAAAAZHJzL2Uyb0RvYy54bWysVNuO2yAQfa/Uf0C8N3bSJJtYcVbbbFNV&#10;2l6k3X4AxjhGBYYCiZ1+/Q44SaNt+1LVD4iB4czMOTNe3fZakYNwXoIp6XiUUyIMh1qaXUm/PW3f&#10;LCjxgZmaKTCipEfh6e369atVZwsxgRZULRxBEOOLzpa0DcEWWeZ5KzTzI7DC4GUDTrOApttltWMd&#10;omuVTfJ8nnXgauuAC+/x9H64pOuE3zSChy9N40UgqqSYW0irS2sV12y9YsXOMdtKfkqD/UMWmkmD&#10;QS9Q9ywwsnfyNygtuQMPTRhx0Bk0jeQi1YDVjPMX1Ty2zIpUC5Lj7YUm//9g+efDV0dkXdIJJYZp&#10;lOhJ9IG8g57cRHY66wt0erToFno8RpVTpd4+AP/uiYFNy8xO3DkHXStYjdmN48vs6umA4yNI1X2C&#10;GsOwfYAE1DdOR+qQDILoqNLxokxMhePh2+V4nk9nlHC8m0/ny8UQghXn19b58EGAJnFTUofKJ3R2&#10;ePAhZsOKs0sM5kHJeiuVSobbVRvlyIFhl2zTlwp44aYM6Uq6nE1mAwF/hcjT9ycILQO2u5K6pIuL&#10;Eysibe9NnZoxMKmGPaaszInHSN1AYuirPgk2O8tTQX1EYh0M3Y3TiJsW3E9KOuzskvofe+YEJeqj&#10;QXGW4+k0jkIyprObCRru+qa6vmGGI1RJAyXDdhOG8dlbJ3ctRhrawcAdCtrIxHVUfsjqlD52b5Lg&#10;NGlxPK7t5PXrf7B+BgAA//8DAFBLAwQUAAYACAAAACEA8//uOeEAAAALAQAADwAAAGRycy9kb3du&#10;cmV2LnhtbEyPwU7DMAyG70i8Q2QkLmhLy7bQlaYTQgKxGwwE16zJ2orEKUnWlbfHnOBmy59+f3+1&#10;mZxlowmx9yghn2fADDZe99hKeHt9mBXAYlKolfVoJHybCJv6/KxSpfYnfDHjLrWMQjCWSkKX0lBy&#10;HpvOOBXnfjBIt4MPTiVaQ8t1UCcKd5ZfZ5ngTvVIHzo1mPvONJ+7o5NQLJ/Gj7hdPL834mDX6epm&#10;fPwKUl5eTHe3wJKZ0h8Mv/qkDjU57f0RdWRWwizPF4RKWAmxBkaEyFZLYHsaRFEAryv+v0P9AwAA&#10;//8DAFBLAQItABQABgAIAAAAIQC2gziS/gAAAOEBAAATAAAAAAAAAAAAAAAAAAAAAABbQ29udGVu&#10;dF9UeXBlc10ueG1sUEsBAi0AFAAGAAgAAAAhADj9If/WAAAAlAEAAAsAAAAAAAAAAAAAAAAALwEA&#10;AF9yZWxzLy5yZWxzUEsBAi0AFAAGAAgAAAAhAMZP6JctAgAAVwQAAA4AAAAAAAAAAAAAAAAALgIA&#10;AGRycy9lMm9Eb2MueG1sUEsBAi0AFAAGAAgAAAAhAPP/7jnhAAAACwEAAA8AAAAAAAAAAAAAAAAA&#10;hwQAAGRycy9kb3ducmV2LnhtbFBLBQYAAAAABAAEAPMAAACVBQAAAAA=&#10;">
            <v:textbox>
              <w:txbxContent>
                <w:p w:rsidR="00FC19D8" w:rsidRDefault="00FC19D8" w:rsidP="00FA1EAD">
                  <w:pPr>
                    <w:pStyle w:val="NoSpacing"/>
                    <w:rPr>
                      <w:rFonts w:ascii="Comic Sans MS" w:hAnsi="Comic Sans MS"/>
                      <w:b/>
                      <w:sz w:val="20"/>
                      <w:szCs w:val="20"/>
                    </w:rPr>
                  </w:pPr>
                  <w:r w:rsidRPr="00FA1EAD">
                    <w:rPr>
                      <w:rFonts w:ascii="Comic Sans MS" w:hAnsi="Comic Sans MS"/>
                      <w:b/>
                      <w:sz w:val="20"/>
                      <w:szCs w:val="20"/>
                    </w:rPr>
                    <w:t>AILE KATILIMI</w:t>
                  </w:r>
                </w:p>
                <w:p w:rsidR="00FC19D8" w:rsidRPr="00FA1EAD" w:rsidRDefault="00FC19D8" w:rsidP="00FA1EAD">
                  <w:pPr>
                    <w:pStyle w:val="NoSpacing"/>
                    <w:rPr>
                      <w:rFonts w:ascii="Comic Sans MS" w:hAnsi="Comic Sans MS"/>
                      <w:sz w:val="20"/>
                      <w:szCs w:val="20"/>
                    </w:rPr>
                  </w:pPr>
                  <w:r w:rsidRPr="00FA1EAD">
                    <w:rPr>
                      <w:rFonts w:ascii="Comic Sans MS" w:hAnsi="Comic Sans MS"/>
                      <w:sz w:val="20"/>
                      <w:szCs w:val="20"/>
                    </w:rPr>
                    <w:t>Ailelere, "Çocuğunuzla birlikte sulu boya ile resim yapınız." önerisi iletilir.</w:t>
                  </w:r>
                </w:p>
                <w:p w:rsidR="00FC19D8" w:rsidRPr="00151440" w:rsidRDefault="00FC19D8" w:rsidP="00FA1EAD">
                  <w:pPr>
                    <w:pStyle w:val="NoSpacing"/>
                  </w:pPr>
                  <w:r>
                    <w:tab/>
                  </w:r>
                </w:p>
              </w:txbxContent>
            </v:textbox>
          </v:shape>
        </w:pict>
      </w:r>
      <w:r>
        <w:rPr>
          <w:noProof/>
        </w:rPr>
        <w:pict>
          <v:shape id="Text Box 4" o:spid="_x0000_s1031" type="#_x0000_t202" style="position:absolute;margin-left:-5.65pt;margin-top:180.2pt;width:307pt;height:93.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n8xLQIAAFgEAAAOAAAAZHJzL2Uyb0RvYy54bWysVNuO0zAQfUfiHyy/0yTdFpqo6WrpUoS0&#10;XKRdPsBxnMTC8RjbbVK+nrHTlmqBF0QeLI9nfDxzzkzWt2OvyEFYJ0GXNJullAjNoZa6LenXp92r&#10;FSXOM10zBVqU9Cgcvd28fLEeTCHm0IGqhSUIol0xmJJ23psiSRzvRM/cDIzQ6GzA9syjaduktmxA&#10;9F4l8zR9nQxga2OBC+fw9H5y0k3EbxrB/eemccITVVLMzcfVxrUKa7JZs6K1zHSSn9Jg/5BFz6TG&#10;Ry9Q98wzsrfyN6hecgsOGj/j0CfQNJKLWANWk6XPqnnsmBGxFiTHmQtN7v/B8k+HL5bIuqQ3lGjW&#10;o0RPYvTkLYxkEdgZjCsw6NFgmB/xGFWOlTrzAPybIxq2HdOtuLMWhk6wGrPLws3k6uqE4wJINXyE&#10;Gp9hew8RaGxsH6hDMgiio0rHizIhFY6HN6t8lafo4ujLslWe51G7hBXn68Y6/15AT8KmpBalj/Ds&#10;8OB8SIcV55DwmgMl651UKhq2rbbKkgPDNtnFL1bwLExpMpQ0X86XEwN/hUjj9yeIXnrsdyX7kq4u&#10;QawIvL3TdexGz6Sa9piy0iciA3cTi36sxqjY8qxPBfURmbUwtTeOI246sD8oGbC1S+q+75kVlKgP&#10;GtXJs8UizEI0Fss3czTstae69jDNEaqknpJpu/XT/OyNlW2HL039oOEOFW1k5DpIP2V1Sh/bN0pw&#10;GrUwH9d2jPr1Q9j8BAAA//8DAFBLAwQUAAYACAAAACEAdaDZlOIAAAALAQAADwAAAGRycy9kb3du&#10;cmV2LnhtbEyPy07DMBBF90j8gzVIbFBrpwlJCHEqhASiO2gr2LrxNInwI9huGv4es4Ll6B7de6Ze&#10;z1qRCZ0frOGQLBkQNK2Vg+k47HdPixKID8JIoaxBDt/oYd1cXtSikvZs3nDaho7EEuMrwaEPYawo&#10;9W2PWvilHdHE7GidFiGerqPSiXMs14quGMupFoOJC70Y8bHH9nN70hzK7GX68Jv09b3Nj+ou3BTT&#10;85fj/PpqfrgHEnAOfzD86kd1aKLTwZ6M9ERxWCRJGlEOac4yIJHI2aoAcuBwmxUl0Kam/39ofgAA&#10;AP//AwBQSwECLQAUAAYACAAAACEAtoM4kv4AAADhAQAAEwAAAAAAAAAAAAAAAAAAAAAAW0NvbnRl&#10;bnRfVHlwZXNdLnhtbFBLAQItABQABgAIAAAAIQA4/SH/1gAAAJQBAAALAAAAAAAAAAAAAAAAAC8B&#10;AABfcmVscy8ucmVsc1BLAQItABQABgAIAAAAIQBZTn8xLQIAAFgEAAAOAAAAAAAAAAAAAAAAAC4C&#10;AABkcnMvZTJvRG9jLnhtbFBLAQItABQABgAIAAAAIQB1oNmU4gAAAAsBAAAPAAAAAAAAAAAAAAAA&#10;AIcEAABkcnMvZG93bnJldi54bWxQSwUGAAAAAAQABADzAAAAlgUAAAAA&#10;">
            <v:textbox>
              <w:txbxContent>
                <w:p w:rsidR="00FC19D8" w:rsidRPr="00FA1EAD" w:rsidRDefault="00FC19D8" w:rsidP="00FA1EAD">
                  <w:pPr>
                    <w:pStyle w:val="NoSpacing"/>
                    <w:ind w:left="720"/>
                    <w:rPr>
                      <w:rFonts w:ascii="Comic Sans MS" w:hAnsi="Comic Sans MS"/>
                      <w:b/>
                      <w:sz w:val="20"/>
                      <w:szCs w:val="20"/>
                      <w:lang w:val="en-US"/>
                    </w:rPr>
                  </w:pPr>
                  <w:r w:rsidRPr="00FA1EAD">
                    <w:rPr>
                      <w:rFonts w:ascii="Comic Sans MS" w:hAnsi="Comic Sans MS"/>
                      <w:b/>
                      <w:sz w:val="20"/>
                      <w:szCs w:val="20"/>
                      <w:lang w:val="en-US"/>
                    </w:rPr>
                    <w:t>MATERYALLER</w:t>
                  </w:r>
                </w:p>
                <w:p w:rsidR="00FC19D8" w:rsidRPr="00FA1EAD" w:rsidRDefault="00FC19D8" w:rsidP="00FA1EAD">
                  <w:pPr>
                    <w:pStyle w:val="NoSpacing"/>
                    <w:ind w:left="720"/>
                    <w:rPr>
                      <w:rFonts w:ascii="Comic Sans MS" w:hAnsi="Comic Sans MS"/>
                      <w:sz w:val="20"/>
                      <w:szCs w:val="20"/>
                      <w:lang w:val="en-US"/>
                    </w:rPr>
                  </w:pPr>
                  <w:r w:rsidRPr="00FA1EAD">
                    <w:rPr>
                      <w:rFonts w:ascii="Comic Sans MS" w:hAnsi="Comic Sans MS"/>
                      <w:sz w:val="20"/>
                      <w:szCs w:val="20"/>
                      <w:lang w:val="en-US"/>
                    </w:rPr>
                    <w:t>Sulu boya, su, resim kâğıtları</w:t>
                  </w:r>
                </w:p>
                <w:p w:rsidR="00FC19D8" w:rsidRPr="00FA1EAD" w:rsidRDefault="00FC19D8" w:rsidP="00FA1EAD">
                  <w:pPr>
                    <w:pStyle w:val="NoSpacing"/>
                    <w:ind w:left="720"/>
                    <w:rPr>
                      <w:rFonts w:ascii="Comic Sans MS" w:hAnsi="Comic Sans MS"/>
                      <w:b/>
                      <w:sz w:val="20"/>
                      <w:szCs w:val="20"/>
                      <w:lang w:val="en-US"/>
                    </w:rPr>
                  </w:pPr>
                  <w:r w:rsidRPr="00FA1EAD">
                    <w:rPr>
                      <w:rFonts w:ascii="Comic Sans MS" w:hAnsi="Comic Sans MS"/>
                      <w:b/>
                      <w:sz w:val="20"/>
                      <w:szCs w:val="20"/>
                      <w:lang w:val="en-US"/>
                    </w:rPr>
                    <w:t>KAVRAMLAR</w:t>
                  </w:r>
                </w:p>
                <w:p w:rsidR="00FC19D8" w:rsidRPr="00FA1EAD" w:rsidRDefault="00FC19D8" w:rsidP="00FA1EAD">
                  <w:pPr>
                    <w:pStyle w:val="NoSpacing"/>
                    <w:ind w:left="720"/>
                    <w:rPr>
                      <w:rFonts w:ascii="Comic Sans MS" w:hAnsi="Comic Sans MS"/>
                      <w:sz w:val="20"/>
                      <w:szCs w:val="20"/>
                      <w:lang w:val="en-US"/>
                    </w:rPr>
                  </w:pPr>
                  <w:r w:rsidRPr="00FA1EAD">
                    <w:rPr>
                      <w:rFonts w:ascii="Comic Sans MS" w:hAnsi="Comic Sans MS"/>
                      <w:sz w:val="20"/>
                      <w:szCs w:val="20"/>
                      <w:lang w:val="en-US"/>
                    </w:rPr>
                    <w:t>Daire şekli</w:t>
                  </w:r>
                </w:p>
                <w:p w:rsidR="00FC19D8" w:rsidRPr="00FA1EAD" w:rsidRDefault="00FC19D8" w:rsidP="00FA1EAD">
                  <w:pPr>
                    <w:pStyle w:val="NoSpacing"/>
                    <w:ind w:left="720"/>
                    <w:rPr>
                      <w:rFonts w:ascii="Comic Sans MS" w:hAnsi="Comic Sans MS"/>
                      <w:b/>
                      <w:sz w:val="20"/>
                      <w:szCs w:val="20"/>
                      <w:lang w:val="en-US"/>
                    </w:rPr>
                  </w:pPr>
                  <w:r w:rsidRPr="00FA1EAD">
                    <w:rPr>
                      <w:rFonts w:ascii="Comic Sans MS" w:hAnsi="Comic Sans MS"/>
                      <w:b/>
                      <w:sz w:val="20"/>
                      <w:szCs w:val="20"/>
                      <w:lang w:val="en-US"/>
                    </w:rPr>
                    <w:t>SÖZCÜKLER</w:t>
                  </w:r>
                  <w:r w:rsidRPr="00FA1EAD">
                    <w:rPr>
                      <w:rFonts w:ascii="Comic Sans MS" w:hAnsi="Comic Sans MS"/>
                      <w:b/>
                      <w:sz w:val="20"/>
                      <w:szCs w:val="20"/>
                      <w:lang w:val="en-US"/>
                    </w:rPr>
                    <w:tab/>
                  </w:r>
                </w:p>
                <w:p w:rsidR="00FC19D8" w:rsidRPr="00706D54" w:rsidRDefault="00FC19D8" w:rsidP="00FA1EAD">
                  <w:pPr>
                    <w:pStyle w:val="NoSpacing"/>
                    <w:ind w:left="720"/>
                    <w:rPr>
                      <w:rFonts w:ascii="Comic Sans MS" w:hAnsi="Comic Sans MS"/>
                      <w:sz w:val="20"/>
                      <w:szCs w:val="20"/>
                      <w:lang w:val="en-US"/>
                    </w:rPr>
                  </w:pPr>
                  <w:r w:rsidRPr="00FA1EAD">
                    <w:rPr>
                      <w:rFonts w:ascii="Comic Sans MS" w:hAnsi="Comic Sans MS"/>
                      <w:sz w:val="20"/>
                      <w:szCs w:val="20"/>
                      <w:lang w:val="en-US"/>
                    </w:rPr>
                    <w:t>Gizem, mum, pastel boya,suluboya,fırça</w:t>
                  </w:r>
                </w:p>
              </w:txbxContent>
            </v:textbox>
          </v:shape>
        </w:pict>
      </w:r>
      <w:r w:rsidRPr="00BB3A48">
        <w:rPr>
          <w:rFonts w:ascii="Comic Sans MS" w:hAnsi="Comic Sans MS"/>
          <w:sz w:val="18"/>
          <w:szCs w:val="18"/>
        </w:rPr>
        <w:br w:type="page"/>
      </w:r>
    </w:p>
    <w:p w:rsidR="00FC19D8" w:rsidRDefault="00FC19D8" w:rsidP="00706D54">
      <w:pPr>
        <w:pStyle w:val="NoSpacing"/>
        <w:jc w:val="center"/>
        <w:rPr>
          <w:rFonts w:ascii="Comic Sans MS" w:hAnsi="Comic Sans MS"/>
          <w:b/>
          <w:sz w:val="20"/>
          <w:szCs w:val="20"/>
        </w:rPr>
      </w:pPr>
      <w:r w:rsidRPr="00706D54">
        <w:rPr>
          <w:rFonts w:ascii="Comic Sans MS" w:hAnsi="Comic Sans MS"/>
          <w:b/>
          <w:sz w:val="20"/>
          <w:szCs w:val="20"/>
        </w:rPr>
        <w:t>ETKİNLİK  PLANI (2)</w:t>
      </w:r>
    </w:p>
    <w:p w:rsidR="00FC19D8" w:rsidRPr="004B08BB" w:rsidRDefault="00FC19D8" w:rsidP="004B08BB">
      <w:pPr>
        <w:pStyle w:val="NoSpacing"/>
        <w:jc w:val="center"/>
        <w:rPr>
          <w:rFonts w:ascii="Comic Sans MS" w:hAnsi="Comic Sans MS"/>
          <w:b/>
          <w:sz w:val="20"/>
          <w:szCs w:val="20"/>
        </w:rPr>
      </w:pPr>
      <w:r w:rsidRPr="004B08BB">
        <w:rPr>
          <w:rFonts w:ascii="Comic Sans MS" w:hAnsi="Comic Sans MS"/>
          <w:b/>
          <w:sz w:val="20"/>
          <w:szCs w:val="20"/>
        </w:rPr>
        <w:t>ŞEKİLLERİN HİKAYESİ</w:t>
      </w:r>
    </w:p>
    <w:p w:rsidR="00FC19D8" w:rsidRPr="004B08BB" w:rsidRDefault="00FC19D8" w:rsidP="004B08BB">
      <w:pPr>
        <w:pStyle w:val="NoSpacing"/>
        <w:rPr>
          <w:rFonts w:ascii="Comic Sans MS" w:hAnsi="Comic Sans MS"/>
          <w:sz w:val="20"/>
          <w:szCs w:val="20"/>
        </w:rPr>
      </w:pPr>
      <w:r w:rsidRPr="004B08BB">
        <w:rPr>
          <w:rFonts w:ascii="Comic Sans MS" w:hAnsi="Comic Sans MS"/>
          <w:sz w:val="20"/>
          <w:szCs w:val="20"/>
        </w:rPr>
        <w:t xml:space="preserve">Etkinlik Türü    : </w:t>
      </w:r>
      <w:r>
        <w:rPr>
          <w:rFonts w:ascii="Comic Sans MS" w:hAnsi="Comic Sans MS"/>
          <w:sz w:val="20"/>
          <w:szCs w:val="20"/>
        </w:rPr>
        <w:t xml:space="preserve">  </w:t>
      </w:r>
      <w:r w:rsidRPr="004B08BB">
        <w:rPr>
          <w:rFonts w:ascii="Comic Sans MS" w:hAnsi="Comic Sans MS"/>
          <w:sz w:val="20"/>
          <w:szCs w:val="20"/>
        </w:rPr>
        <w:t>Türkçe (Büyük Grup Etkinliği)</w:t>
      </w:r>
    </w:p>
    <w:p w:rsidR="00FC19D8" w:rsidRPr="004B08BB" w:rsidRDefault="00FC19D8" w:rsidP="004B08BB">
      <w:pPr>
        <w:pStyle w:val="NoSpacing"/>
        <w:rPr>
          <w:rFonts w:ascii="Comic Sans MS" w:hAnsi="Comic Sans MS"/>
          <w:sz w:val="20"/>
          <w:szCs w:val="20"/>
        </w:rPr>
      </w:pPr>
      <w:r w:rsidRPr="004B08BB">
        <w:rPr>
          <w:rFonts w:ascii="Comic Sans MS" w:hAnsi="Comic Sans MS"/>
          <w:sz w:val="20"/>
          <w:szCs w:val="20"/>
        </w:rPr>
        <w:t xml:space="preserve">Yaş Grubu (Ay) : </w:t>
      </w:r>
      <w:r>
        <w:rPr>
          <w:rFonts w:ascii="Comic Sans MS" w:hAnsi="Comic Sans MS"/>
          <w:sz w:val="20"/>
          <w:szCs w:val="20"/>
        </w:rPr>
        <w:t xml:space="preserve">  48-60</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KAZANIMLAR VE GÖSTERGELERİ</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Kazanım 5: Dili iletişim amacıyla kullanır.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Göstergeleri: Sohbete katılır. Konuşmak için sırasını bekler. Duygu, düşünce ve hayallerini söyler.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Kazanım 8: Dinledikleri/izlediklerini çeşitli yollarla ifade eder.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Göstergeleri: Dinledikleri/izledikleri ile ilgili sorular sorar. Dinledikleri/izledikleri ile ilgili sorulara cevap verir.</w:t>
      </w:r>
    </w:p>
    <w:p w:rsidR="00FC19D8" w:rsidRDefault="00FC19D8" w:rsidP="009C6838">
      <w:pPr>
        <w:pStyle w:val="NoSpacing"/>
        <w:rPr>
          <w:rFonts w:ascii="Comic Sans MS" w:hAnsi="Comic Sans MS"/>
          <w:b/>
          <w:sz w:val="20"/>
          <w:szCs w:val="20"/>
        </w:rPr>
      </w:pP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bookmarkStart w:id="0" w:name="_GoBack"/>
      <w:bookmarkEnd w:id="0"/>
      <w:r w:rsidRPr="004B08BB">
        <w:rPr>
          <w:rFonts w:ascii="Comic Sans MS" w:hAnsi="Comic Sans MS"/>
          <w:b/>
          <w:sz w:val="20"/>
          <w:szCs w:val="20"/>
        </w:rPr>
        <w:t>ÖĞRENME SÜRECİ</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Buse kuklası  ile sanki kukla konuşuyormuş gibi ses değiştirilerek çocukların dikkati çekilir.</w:t>
      </w:r>
      <w:r>
        <w:rPr>
          <w:rFonts w:ascii="Comic Sans MS" w:hAnsi="Comic Sans MS"/>
          <w:sz w:val="20"/>
          <w:szCs w:val="20"/>
        </w:rPr>
        <w:t xml:space="preserve"> </w:t>
      </w:r>
      <w:r w:rsidRPr="004B08BB">
        <w:rPr>
          <w:rFonts w:ascii="Comic Sans MS" w:hAnsi="Comic Sans MS"/>
          <w:sz w:val="20"/>
          <w:szCs w:val="20"/>
        </w:rPr>
        <w:t>"Şimdi sevimli kuklamız bize "Şekiller " adlı öyküyü anlatsın. Hepimiz onu dikkatle dinleyelim." denir. (slayt kullanılabilir)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ŞEKİLLERİN KONUŞMASI</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1. Üçgen, 2. Kare, 3. Dikdörtgen, 4.Daire</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Üçgen ile kare yolda karşılaşırlar ve selamlaşırlar. Daha sonra üçgen kareye kendini tanıtır.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Biliyor</w:t>
      </w:r>
      <w:r>
        <w:rPr>
          <w:rFonts w:ascii="Comic Sans MS" w:hAnsi="Comic Sans MS"/>
          <w:sz w:val="20"/>
          <w:szCs w:val="20"/>
        </w:rPr>
        <w:t xml:space="preserve"> </w:t>
      </w:r>
      <w:r w:rsidRPr="004B08BB">
        <w:rPr>
          <w:rFonts w:ascii="Comic Sans MS" w:hAnsi="Comic Sans MS"/>
          <w:sz w:val="20"/>
          <w:szCs w:val="20"/>
        </w:rPr>
        <w:t>musun benim üç kenarım var. Bu yüzden bana üçgen diyorlar. İstersen bir sayalım. Bir, iki ,üç.</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Sonra kare üçgene kendisini tanıtır.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Yolda giderken dikdörtgen ile karşılaşırlar. Kare hemen atılır.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Aaaa, bana benziyor der. Üçgen de hemen </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Daha sonra dikdörtgene yaklaşıp selamlaşırlar. Dikdörtgen kendini tanıtır.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Benim adım dikdörtgen, dört kenarım var, ikisi uzun , ikisi kısa.</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Öykünün ardından, "Beni dinlediğiniz için teşekkür ederim çocuklar." denir. Sonra da "Sevimli kuklamızın anlattıkları hoşunuza gitti mi?" diye sorularak çocukların öykü hakkında konuşmalarına rehberlik edilir.</w:t>
      </w:r>
    </w:p>
    <w:p w:rsidR="00FC19D8" w:rsidRDefault="00FC19D8" w:rsidP="004B08BB">
      <w:pPr>
        <w:pStyle w:val="NoSpacing"/>
        <w:rPr>
          <w:rFonts w:ascii="Comic Sans MS" w:hAnsi="Comic Sans MS"/>
          <w:b/>
          <w:sz w:val="20"/>
          <w:szCs w:val="20"/>
        </w:rPr>
      </w:pP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MATERYALLER</w:t>
      </w:r>
      <w:r w:rsidRPr="004B08BB">
        <w:rPr>
          <w:rFonts w:ascii="Comic Sans MS" w:hAnsi="Comic Sans MS"/>
          <w:b/>
          <w:sz w:val="20"/>
          <w:szCs w:val="20"/>
        </w:rPr>
        <w:tab/>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Kukla</w:t>
      </w:r>
      <w:r w:rsidRPr="004B08BB">
        <w:rPr>
          <w:rFonts w:ascii="Comic Sans MS" w:hAnsi="Comic Sans MS"/>
          <w:sz w:val="20"/>
          <w:szCs w:val="20"/>
        </w:rPr>
        <w:tab/>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KAVRAMLAR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daire</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SÖZCÜKLER</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Daire</w:t>
      </w:r>
      <w:r w:rsidRPr="004B08BB">
        <w:rPr>
          <w:rFonts w:ascii="Comic Sans MS" w:hAnsi="Comic Sans MS"/>
          <w:sz w:val="20"/>
          <w:szCs w:val="20"/>
        </w:rPr>
        <w:tab/>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AİLE KATILIMI</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Ailelerden, okulda yapılan etkinlikler hakkında çocuklarıyla konuşmaları istenir.</w:t>
      </w:r>
    </w:p>
    <w:p w:rsidR="00FC19D8"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C19D8" w:rsidRDefault="00FC19D8" w:rsidP="004B08BB">
      <w:pPr>
        <w:pStyle w:val="NoSpacing"/>
        <w:rPr>
          <w:rFonts w:ascii="Comic Sans MS" w:hAnsi="Comic Sans MS"/>
          <w:b/>
          <w:sz w:val="20"/>
          <w:szCs w:val="20"/>
        </w:rPr>
      </w:pP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UYARLAMA</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4B08BB">
        <w:rPr>
          <w:rFonts w:ascii="Comic Sans MS" w:hAnsi="Comic Sans MS"/>
          <w:sz w:val="20"/>
          <w:szCs w:val="20"/>
        </w:rPr>
        <w:tab/>
      </w:r>
    </w:p>
    <w:p w:rsidR="00FC19D8"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C19D8" w:rsidRDefault="00FC19D8" w:rsidP="004B08BB">
      <w:pPr>
        <w:pStyle w:val="NoSpacing"/>
        <w:rPr>
          <w:rFonts w:ascii="Comic Sans MS" w:hAnsi="Comic Sans MS"/>
          <w:b/>
          <w:sz w:val="20"/>
          <w:szCs w:val="20"/>
        </w:rPr>
      </w:pP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DEĞERLENDİRME</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Kukla ile anlatılan öyküyü beğendiniz mi?</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Öyküde neler anlatıldı?</w:t>
      </w:r>
    </w:p>
    <w:p w:rsidR="00FC19D8" w:rsidRPr="004B08BB" w:rsidRDefault="00FC19D8" w:rsidP="009C683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Öykünün hangi kısımları ilgini çekti?</w:t>
      </w:r>
    </w:p>
    <w:sectPr w:rsidR="00FC19D8" w:rsidRPr="004B08BB"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9D8" w:rsidRDefault="00FC19D8" w:rsidP="00806A98">
      <w:pPr>
        <w:spacing w:after="0" w:line="240" w:lineRule="auto"/>
      </w:pPr>
      <w:r>
        <w:separator/>
      </w:r>
    </w:p>
  </w:endnote>
  <w:endnote w:type="continuationSeparator" w:id="0">
    <w:p w:rsidR="00FC19D8" w:rsidRDefault="00FC19D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9D8" w:rsidRDefault="00FC19D8" w:rsidP="00806A98">
      <w:pPr>
        <w:spacing w:after="0" w:line="240" w:lineRule="auto"/>
      </w:pPr>
      <w:r>
        <w:separator/>
      </w:r>
    </w:p>
  </w:footnote>
  <w:footnote w:type="continuationSeparator" w:id="0">
    <w:p w:rsidR="00FC19D8" w:rsidRDefault="00FC19D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3EB7"/>
    <w:rsid w:val="000867DE"/>
    <w:rsid w:val="000905E6"/>
    <w:rsid w:val="000D1ED8"/>
    <w:rsid w:val="001014B9"/>
    <w:rsid w:val="00113F35"/>
    <w:rsid w:val="00151440"/>
    <w:rsid w:val="00165788"/>
    <w:rsid w:val="0018560E"/>
    <w:rsid w:val="001A45E0"/>
    <w:rsid w:val="001F341C"/>
    <w:rsid w:val="002134AD"/>
    <w:rsid w:val="00216154"/>
    <w:rsid w:val="002201E3"/>
    <w:rsid w:val="002A1BCC"/>
    <w:rsid w:val="002B5687"/>
    <w:rsid w:val="002C40DB"/>
    <w:rsid w:val="0030759F"/>
    <w:rsid w:val="00330551"/>
    <w:rsid w:val="00347D90"/>
    <w:rsid w:val="003A2AC5"/>
    <w:rsid w:val="003C0F4A"/>
    <w:rsid w:val="003C2D3A"/>
    <w:rsid w:val="003E254C"/>
    <w:rsid w:val="00411C7A"/>
    <w:rsid w:val="00430623"/>
    <w:rsid w:val="00445C4B"/>
    <w:rsid w:val="00446ED2"/>
    <w:rsid w:val="00455396"/>
    <w:rsid w:val="00476FE4"/>
    <w:rsid w:val="00497BC7"/>
    <w:rsid w:val="004B08BB"/>
    <w:rsid w:val="004C5BC8"/>
    <w:rsid w:val="004D71CA"/>
    <w:rsid w:val="004E21F3"/>
    <w:rsid w:val="004F21E0"/>
    <w:rsid w:val="004F353B"/>
    <w:rsid w:val="00504F68"/>
    <w:rsid w:val="00512B0F"/>
    <w:rsid w:val="00521BB8"/>
    <w:rsid w:val="00527203"/>
    <w:rsid w:val="00551035"/>
    <w:rsid w:val="00577EBE"/>
    <w:rsid w:val="005B2FA0"/>
    <w:rsid w:val="005B492E"/>
    <w:rsid w:val="005D35FA"/>
    <w:rsid w:val="00606435"/>
    <w:rsid w:val="00625683"/>
    <w:rsid w:val="0064489B"/>
    <w:rsid w:val="006D28C4"/>
    <w:rsid w:val="006D6401"/>
    <w:rsid w:val="006F38F5"/>
    <w:rsid w:val="00706D54"/>
    <w:rsid w:val="007118E5"/>
    <w:rsid w:val="007316B3"/>
    <w:rsid w:val="00764F63"/>
    <w:rsid w:val="007D4186"/>
    <w:rsid w:val="00806A98"/>
    <w:rsid w:val="0085733F"/>
    <w:rsid w:val="008637FB"/>
    <w:rsid w:val="00883204"/>
    <w:rsid w:val="008B7296"/>
    <w:rsid w:val="008E20FE"/>
    <w:rsid w:val="00922703"/>
    <w:rsid w:val="009319CC"/>
    <w:rsid w:val="009367C8"/>
    <w:rsid w:val="00942E94"/>
    <w:rsid w:val="00954DBC"/>
    <w:rsid w:val="009A20AC"/>
    <w:rsid w:val="009A586A"/>
    <w:rsid w:val="009B1C70"/>
    <w:rsid w:val="009C6838"/>
    <w:rsid w:val="00A0112F"/>
    <w:rsid w:val="00A10CBE"/>
    <w:rsid w:val="00A137A6"/>
    <w:rsid w:val="00A16277"/>
    <w:rsid w:val="00A85CB0"/>
    <w:rsid w:val="00A93841"/>
    <w:rsid w:val="00AD00DF"/>
    <w:rsid w:val="00AE611F"/>
    <w:rsid w:val="00BA482B"/>
    <w:rsid w:val="00BB3A48"/>
    <w:rsid w:val="00BC6104"/>
    <w:rsid w:val="00BE067A"/>
    <w:rsid w:val="00C110B3"/>
    <w:rsid w:val="00C14E8E"/>
    <w:rsid w:val="00C3789F"/>
    <w:rsid w:val="00C644FA"/>
    <w:rsid w:val="00C66B23"/>
    <w:rsid w:val="00C81D18"/>
    <w:rsid w:val="00C831B9"/>
    <w:rsid w:val="00C903B4"/>
    <w:rsid w:val="00CA20A7"/>
    <w:rsid w:val="00CE6E6F"/>
    <w:rsid w:val="00CF5F6E"/>
    <w:rsid w:val="00D94A26"/>
    <w:rsid w:val="00DA73F0"/>
    <w:rsid w:val="00E1402F"/>
    <w:rsid w:val="00E4402B"/>
    <w:rsid w:val="00E47557"/>
    <w:rsid w:val="00E806B7"/>
    <w:rsid w:val="00E8439E"/>
    <w:rsid w:val="00E9611D"/>
    <w:rsid w:val="00EC6C15"/>
    <w:rsid w:val="00ED6BD1"/>
    <w:rsid w:val="00ED7DEF"/>
    <w:rsid w:val="00EE47F4"/>
    <w:rsid w:val="00EF1A06"/>
    <w:rsid w:val="00F25426"/>
    <w:rsid w:val="00F300A9"/>
    <w:rsid w:val="00F41E99"/>
    <w:rsid w:val="00F51C6E"/>
    <w:rsid w:val="00F60FC4"/>
    <w:rsid w:val="00F61B8B"/>
    <w:rsid w:val="00F875E3"/>
    <w:rsid w:val="00F91FFA"/>
    <w:rsid w:val="00F92AFE"/>
    <w:rsid w:val="00FA1EAD"/>
    <w:rsid w:val="00FC19D8"/>
    <w:rsid w:val="00FC374B"/>
    <w:rsid w:val="00FC771F"/>
    <w:rsid w:val="00FD181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8F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816455236">
      <w:marLeft w:val="0"/>
      <w:marRight w:val="0"/>
      <w:marTop w:val="0"/>
      <w:marBottom w:val="0"/>
      <w:divBdr>
        <w:top w:val="none" w:sz="0" w:space="0" w:color="auto"/>
        <w:left w:val="none" w:sz="0" w:space="0" w:color="auto"/>
        <w:bottom w:val="none" w:sz="0" w:space="0" w:color="auto"/>
        <w:right w:val="none" w:sz="0" w:space="0" w:color="auto"/>
      </w:divBdr>
    </w:div>
    <w:div w:id="816455237">
      <w:marLeft w:val="0"/>
      <w:marRight w:val="0"/>
      <w:marTop w:val="0"/>
      <w:marBottom w:val="0"/>
      <w:divBdr>
        <w:top w:val="none" w:sz="0" w:space="0" w:color="auto"/>
        <w:left w:val="none" w:sz="0" w:space="0" w:color="auto"/>
        <w:bottom w:val="none" w:sz="0" w:space="0" w:color="auto"/>
        <w:right w:val="none" w:sz="0" w:space="0" w:color="auto"/>
      </w:divBdr>
    </w:div>
    <w:div w:id="816455238">
      <w:marLeft w:val="0"/>
      <w:marRight w:val="0"/>
      <w:marTop w:val="0"/>
      <w:marBottom w:val="0"/>
      <w:divBdr>
        <w:top w:val="none" w:sz="0" w:space="0" w:color="auto"/>
        <w:left w:val="none" w:sz="0" w:space="0" w:color="auto"/>
        <w:bottom w:val="none" w:sz="0" w:space="0" w:color="auto"/>
        <w:right w:val="none" w:sz="0" w:space="0" w:color="auto"/>
      </w:divBdr>
    </w:div>
    <w:div w:id="8164552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4</Pages>
  <Words>522</Words>
  <Characters>2982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16</cp:revision>
  <dcterms:created xsi:type="dcterms:W3CDTF">2015-08-15T21:53:00Z</dcterms:created>
  <dcterms:modified xsi:type="dcterms:W3CDTF">2016-08-29T21:23:00Z</dcterms:modified>
</cp:coreProperties>
</file>